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CB6510" w:rsidRPr="00D62AE2" w14:paraId="3F98484C" w14:textId="77777777">
        <w:tc>
          <w:tcPr>
            <w:tcW w:w="9284" w:type="dxa"/>
            <w:tcBorders>
              <w:top w:val="nil"/>
              <w:left w:val="nil"/>
              <w:bottom w:val="nil"/>
              <w:right w:val="nil"/>
            </w:tcBorders>
          </w:tcPr>
          <w:p w14:paraId="6CED3109" w14:textId="77777777" w:rsidR="007B5CF3" w:rsidRPr="00D62AE2" w:rsidRDefault="007B5CF3" w:rsidP="007B5CF3">
            <w:pPr>
              <w:jc w:val="right"/>
              <w:rPr>
                <w:rFonts w:asciiTheme="minorHAnsi" w:hAnsiTheme="minorHAnsi" w:cstheme="minorHAnsi"/>
                <w:szCs w:val="24"/>
                <w:u w:val="single"/>
              </w:rPr>
            </w:pPr>
            <w:r w:rsidRPr="00D62AE2">
              <w:rPr>
                <w:rFonts w:asciiTheme="minorHAnsi" w:hAnsiTheme="minorHAnsi" w:cstheme="minorHAnsi"/>
                <w:szCs w:val="24"/>
                <w:u w:val="single"/>
              </w:rPr>
              <w:t>Załącznik nr 7 do SWZ</w:t>
            </w:r>
          </w:p>
          <w:p w14:paraId="627F1011" w14:textId="77777777" w:rsidR="00CB6510" w:rsidRPr="00D62AE2" w:rsidRDefault="00EE2484" w:rsidP="00E14082">
            <w:pPr>
              <w:jc w:val="right"/>
              <w:rPr>
                <w:rFonts w:asciiTheme="minorHAnsi" w:hAnsiTheme="minorHAnsi" w:cstheme="minorHAnsi"/>
                <w:b/>
                <w:sz w:val="20"/>
              </w:rPr>
            </w:pPr>
            <w:r w:rsidRPr="00D62AE2">
              <w:rPr>
                <w:rFonts w:asciiTheme="minorHAnsi" w:hAnsiTheme="minorHAnsi" w:cstheme="minorHAnsi"/>
                <w:color w:val="FF0000"/>
                <w:sz w:val="20"/>
              </w:rPr>
              <w:t xml:space="preserve">         </w:t>
            </w:r>
          </w:p>
        </w:tc>
      </w:tr>
    </w:tbl>
    <w:p w14:paraId="501A6992" w14:textId="77777777" w:rsidR="00D62AE2" w:rsidRPr="00604FB6" w:rsidRDefault="00D62AE2" w:rsidP="00D62AE2">
      <w:pPr>
        <w:pStyle w:val="Tytu"/>
        <w:jc w:val="left"/>
        <w:rPr>
          <w:rFonts w:asciiTheme="minorHAnsi" w:hAnsiTheme="minorHAnsi" w:cstheme="minorHAnsi"/>
          <w:b w:val="0"/>
          <w:sz w:val="20"/>
        </w:rPr>
      </w:pPr>
      <w:r w:rsidRPr="00604FB6">
        <w:rPr>
          <w:rFonts w:asciiTheme="minorHAnsi" w:hAnsiTheme="minorHAnsi" w:cstheme="minorHAnsi"/>
          <w:b w:val="0"/>
          <w:sz w:val="20"/>
        </w:rPr>
        <w:t>……………………………</w:t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>
        <w:rPr>
          <w:rFonts w:asciiTheme="minorHAnsi" w:hAnsiTheme="minorHAnsi" w:cstheme="minorHAnsi"/>
          <w:b w:val="0"/>
          <w:sz w:val="20"/>
        </w:rPr>
        <w:tab/>
      </w:r>
      <w:r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>………………………….</w:t>
      </w:r>
    </w:p>
    <w:p w14:paraId="2050D757" w14:textId="77777777" w:rsidR="00D62AE2" w:rsidRPr="00604FB6" w:rsidRDefault="00D62AE2" w:rsidP="00D62AE2">
      <w:pPr>
        <w:pStyle w:val="Tytu"/>
        <w:jc w:val="left"/>
        <w:rPr>
          <w:rFonts w:asciiTheme="minorHAnsi" w:hAnsiTheme="minorHAnsi" w:cstheme="minorHAnsi"/>
          <w:b w:val="0"/>
          <w:sz w:val="20"/>
        </w:rPr>
      </w:pPr>
      <w:r w:rsidRPr="00604FB6">
        <w:rPr>
          <w:rFonts w:asciiTheme="minorHAnsi" w:hAnsiTheme="minorHAnsi" w:cstheme="minorHAnsi"/>
          <w:b w:val="0"/>
          <w:sz w:val="20"/>
        </w:rPr>
        <w:t>(Nazwa Wykonawcy)</w:t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  <w:t>(miejscowość i data)</w:t>
      </w:r>
    </w:p>
    <w:p w14:paraId="5861DB27" w14:textId="77777777" w:rsidR="00D62AE2" w:rsidRDefault="00D62AE2" w:rsidP="00994BC7">
      <w:pPr>
        <w:spacing w:line="480" w:lineRule="auto"/>
        <w:jc w:val="both"/>
        <w:rPr>
          <w:rFonts w:asciiTheme="minorHAnsi" w:hAnsiTheme="minorHAnsi" w:cstheme="minorHAnsi"/>
          <w:sz w:val="20"/>
        </w:rPr>
      </w:pPr>
    </w:p>
    <w:p w14:paraId="3D214A00" w14:textId="77777777" w:rsidR="00D62AE2" w:rsidRPr="00D62AE2" w:rsidRDefault="00D62AE2" w:rsidP="00D62AE2">
      <w:pPr>
        <w:pStyle w:val="Nagwek1"/>
        <w:rPr>
          <w:rFonts w:asciiTheme="minorHAnsi" w:hAnsiTheme="minorHAnsi" w:cstheme="minorHAnsi"/>
          <w:szCs w:val="24"/>
        </w:rPr>
      </w:pPr>
      <w:r w:rsidRPr="00D62AE2">
        <w:rPr>
          <w:rFonts w:asciiTheme="minorHAnsi" w:hAnsiTheme="minorHAnsi" w:cstheme="minorHAnsi"/>
          <w:b w:val="0"/>
          <w:i/>
          <w:szCs w:val="24"/>
        </w:rPr>
        <w:t xml:space="preserve">WZÓR - </w:t>
      </w:r>
      <w:r w:rsidRPr="00D62AE2">
        <w:rPr>
          <w:rFonts w:asciiTheme="minorHAnsi" w:hAnsiTheme="minorHAnsi" w:cstheme="minorHAnsi"/>
          <w:szCs w:val="24"/>
        </w:rPr>
        <w:t>ZOBOWIĄZANIE</w:t>
      </w:r>
    </w:p>
    <w:p w14:paraId="4120ABE1" w14:textId="77777777" w:rsidR="00D62AE2" w:rsidRDefault="00D62AE2" w:rsidP="00D62AE2">
      <w:pPr>
        <w:spacing w:line="480" w:lineRule="auto"/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(</w:t>
      </w:r>
      <w:r w:rsidRPr="00D62AE2">
        <w:rPr>
          <w:rFonts w:asciiTheme="minorHAnsi" w:hAnsiTheme="minorHAnsi" w:cstheme="minorHAnsi"/>
          <w:sz w:val="20"/>
        </w:rPr>
        <w:t>innego podmiotu do udostępnienia Wykonawcy zasobów niezbędnych       do realizacji zamówienia</w:t>
      </w:r>
      <w:r>
        <w:rPr>
          <w:rFonts w:asciiTheme="minorHAnsi" w:hAnsiTheme="minorHAnsi" w:cstheme="minorHAnsi"/>
          <w:sz w:val="20"/>
        </w:rPr>
        <w:t>)</w:t>
      </w:r>
    </w:p>
    <w:p w14:paraId="1D6EB453" w14:textId="77777777" w:rsidR="00E14082" w:rsidRPr="00D62AE2" w:rsidRDefault="00E14082" w:rsidP="00994BC7">
      <w:pPr>
        <w:spacing w:line="480" w:lineRule="auto"/>
        <w:jc w:val="both"/>
        <w:rPr>
          <w:rFonts w:asciiTheme="minorHAnsi" w:hAnsiTheme="minorHAnsi" w:cstheme="minorHAnsi"/>
          <w:sz w:val="20"/>
        </w:rPr>
      </w:pPr>
      <w:r w:rsidRPr="00D62AE2">
        <w:rPr>
          <w:rFonts w:asciiTheme="minorHAnsi" w:hAnsiTheme="minorHAnsi" w:cstheme="minorHAnsi"/>
          <w:sz w:val="20"/>
        </w:rPr>
        <w:t>Nazwa i adres PODMIOTU</w:t>
      </w:r>
      <w:r w:rsidR="00071D73" w:rsidRPr="00D62AE2">
        <w:rPr>
          <w:rFonts w:asciiTheme="minorHAnsi" w:hAnsiTheme="minorHAnsi" w:cstheme="minorHAnsi"/>
          <w:sz w:val="20"/>
        </w:rPr>
        <w:t xml:space="preserve"> trzeciego </w:t>
      </w:r>
      <w:r w:rsidRPr="00D62AE2">
        <w:rPr>
          <w:rFonts w:asciiTheme="minorHAnsi" w:hAnsiTheme="minorHAnsi" w:cstheme="minorHAnsi"/>
          <w:sz w:val="20"/>
        </w:rPr>
        <w:t>składającego zobowiązanie:</w:t>
      </w:r>
    </w:p>
    <w:p w14:paraId="3B08A8F9" w14:textId="77777777" w:rsidR="00994BC7" w:rsidRPr="00D62AE2" w:rsidRDefault="00994BC7" w:rsidP="00D62AE2">
      <w:pPr>
        <w:jc w:val="center"/>
        <w:rPr>
          <w:rFonts w:asciiTheme="minorHAnsi" w:hAnsiTheme="minorHAnsi" w:cstheme="minorHAnsi"/>
          <w:sz w:val="20"/>
        </w:rPr>
      </w:pPr>
      <w:r w:rsidRPr="00D62AE2">
        <w:rPr>
          <w:rFonts w:asciiTheme="minorHAnsi" w:hAnsiTheme="minorHAnsi" w:cstheme="minorHAnsi"/>
          <w:sz w:val="20"/>
        </w:rPr>
        <w:t>..................................................................................................................................................</w:t>
      </w:r>
    </w:p>
    <w:p w14:paraId="5647239C" w14:textId="77777777" w:rsidR="00E14082" w:rsidRPr="00D62AE2" w:rsidRDefault="00994BC7" w:rsidP="00994BC7">
      <w:pPr>
        <w:jc w:val="center"/>
        <w:rPr>
          <w:rFonts w:asciiTheme="minorHAnsi" w:hAnsiTheme="minorHAnsi" w:cstheme="minorHAnsi"/>
          <w:sz w:val="20"/>
        </w:rPr>
      </w:pPr>
      <w:r w:rsidRPr="00D62AE2">
        <w:rPr>
          <w:rFonts w:asciiTheme="minorHAnsi" w:hAnsiTheme="minorHAnsi" w:cstheme="minorHAnsi"/>
          <w:sz w:val="20"/>
        </w:rPr>
        <w:t xml:space="preserve"> </w:t>
      </w:r>
      <w:r w:rsidR="002E012A" w:rsidRPr="00D62AE2">
        <w:rPr>
          <w:rFonts w:asciiTheme="minorHAnsi" w:hAnsiTheme="minorHAnsi" w:cstheme="minorHAnsi"/>
          <w:sz w:val="20"/>
        </w:rPr>
        <w:t>(Nazwa Wykonawcy)</w:t>
      </w:r>
    </w:p>
    <w:p w14:paraId="022DF8A2" w14:textId="77777777" w:rsidR="002E012A" w:rsidRPr="00D62AE2" w:rsidRDefault="002E012A" w:rsidP="002E012A">
      <w:pPr>
        <w:jc w:val="center"/>
        <w:rPr>
          <w:rFonts w:asciiTheme="minorHAnsi" w:hAnsiTheme="minorHAnsi" w:cstheme="minorHAnsi"/>
          <w:sz w:val="20"/>
        </w:rPr>
      </w:pPr>
    </w:p>
    <w:p w14:paraId="25AE8FD4" w14:textId="53E3A47C" w:rsidR="00071D73" w:rsidRPr="00D62AE2" w:rsidRDefault="00C8636D">
      <w:pPr>
        <w:jc w:val="both"/>
        <w:rPr>
          <w:rFonts w:asciiTheme="minorHAnsi" w:hAnsiTheme="minorHAnsi" w:cstheme="minorHAnsi"/>
          <w:sz w:val="20"/>
        </w:rPr>
      </w:pPr>
      <w:r w:rsidRPr="00D62AE2">
        <w:rPr>
          <w:rFonts w:asciiTheme="minorHAnsi" w:hAnsiTheme="minorHAnsi" w:cstheme="minorHAnsi"/>
          <w:sz w:val="20"/>
        </w:rPr>
        <w:t xml:space="preserve">Zobowiązujemy się do oddania do dyspozycji </w:t>
      </w:r>
      <w:r w:rsidR="00071D73" w:rsidRPr="00D62AE2">
        <w:rPr>
          <w:rFonts w:asciiTheme="minorHAnsi" w:hAnsiTheme="minorHAnsi" w:cstheme="minorHAnsi"/>
          <w:sz w:val="20"/>
        </w:rPr>
        <w:t xml:space="preserve">w/w </w:t>
      </w:r>
      <w:r w:rsidRPr="00D62AE2">
        <w:rPr>
          <w:rFonts w:asciiTheme="minorHAnsi" w:hAnsiTheme="minorHAnsi" w:cstheme="minorHAnsi"/>
          <w:sz w:val="20"/>
        </w:rPr>
        <w:t>Wykonawcy niezbędnych zasobów wiedzy i doświadczenia/potencjału technicznego/osób zdolnych do wykonania zamówienia</w:t>
      </w:r>
      <w:r w:rsidR="00071D73" w:rsidRPr="00D62AE2">
        <w:rPr>
          <w:rFonts w:asciiTheme="minorHAnsi" w:hAnsiTheme="minorHAnsi" w:cstheme="minorHAnsi"/>
          <w:sz w:val="20"/>
        </w:rPr>
        <w:t>*) przy wykonywaniu zamówienia publicznego na:</w:t>
      </w:r>
      <w:r w:rsidR="008619CB">
        <w:rPr>
          <w:rFonts w:asciiTheme="minorHAnsi" w:hAnsiTheme="minorHAnsi" w:cstheme="minorHAnsi"/>
          <w:sz w:val="20"/>
        </w:rPr>
        <w:t xml:space="preserve"> </w:t>
      </w:r>
      <w:r w:rsidR="008619CB" w:rsidRPr="008619CB">
        <w:rPr>
          <w:rFonts w:asciiTheme="minorHAnsi" w:hAnsiTheme="minorHAnsi" w:cstheme="minorHAnsi"/>
          <w:b/>
          <w:bCs/>
          <w:iCs/>
          <w:szCs w:val="24"/>
        </w:rPr>
        <w:t>„</w:t>
      </w:r>
      <w:r w:rsidR="008619CB" w:rsidRPr="008619CB">
        <w:rPr>
          <w:rFonts w:asciiTheme="minorHAnsi" w:hAnsiTheme="minorHAnsi" w:cstheme="minorHAnsi"/>
          <w:b/>
          <w:bCs/>
          <w:iCs/>
          <w:szCs w:val="24"/>
          <w:lang w:val="x-none"/>
        </w:rPr>
        <w:t>Modernizacja ewidencji gruntów i budynków dla obrębu Cewków położonego w gminie Stary Dzików</w:t>
      </w:r>
      <w:r w:rsidR="008619CB" w:rsidRPr="008619CB">
        <w:rPr>
          <w:rFonts w:asciiTheme="minorHAnsi" w:hAnsiTheme="minorHAnsi" w:cstheme="minorHAnsi"/>
          <w:b/>
          <w:bCs/>
          <w:iCs/>
          <w:szCs w:val="24"/>
        </w:rPr>
        <w:t>”</w:t>
      </w:r>
      <w:r w:rsidR="008619CB">
        <w:rPr>
          <w:rFonts w:asciiTheme="minorHAnsi" w:hAnsiTheme="minorHAnsi" w:cstheme="minorHAnsi"/>
          <w:sz w:val="20"/>
        </w:rPr>
        <w:t xml:space="preserve"> </w:t>
      </w:r>
      <w:r w:rsidR="00071D73" w:rsidRPr="00D62AE2">
        <w:rPr>
          <w:rFonts w:asciiTheme="minorHAnsi" w:hAnsiTheme="minorHAnsi" w:cstheme="minorHAnsi"/>
          <w:sz w:val="20"/>
        </w:rPr>
        <w:t>na następujących zasadach:</w:t>
      </w:r>
    </w:p>
    <w:p w14:paraId="34D08AF6" w14:textId="77777777" w:rsidR="00D47A6D" w:rsidRPr="00D62AE2" w:rsidRDefault="00D47A6D">
      <w:pPr>
        <w:jc w:val="both"/>
        <w:rPr>
          <w:rFonts w:asciiTheme="minorHAnsi" w:hAnsiTheme="minorHAnsi" w:cstheme="minorHAnsi"/>
          <w:sz w:val="20"/>
        </w:rPr>
      </w:pPr>
    </w:p>
    <w:p w14:paraId="3F6FDC21" w14:textId="77777777" w:rsidR="00C8636D" w:rsidRPr="00D62AE2" w:rsidRDefault="00C8636D" w:rsidP="00D62AE2">
      <w:pPr>
        <w:numPr>
          <w:ilvl w:val="0"/>
          <w:numId w:val="5"/>
        </w:numPr>
        <w:ind w:left="284" w:hanging="284"/>
        <w:jc w:val="both"/>
        <w:rPr>
          <w:rFonts w:asciiTheme="minorHAnsi" w:hAnsiTheme="minorHAnsi" w:cstheme="minorHAnsi"/>
          <w:sz w:val="20"/>
        </w:rPr>
      </w:pPr>
      <w:r w:rsidRPr="00D62AE2">
        <w:rPr>
          <w:rFonts w:asciiTheme="minorHAnsi" w:hAnsiTheme="minorHAnsi" w:cstheme="minorHAnsi"/>
          <w:sz w:val="20"/>
        </w:rPr>
        <w:t>Zakres dostępnych Wykonawcy zasobów innego podmiotu:</w:t>
      </w:r>
    </w:p>
    <w:p w14:paraId="415CB2E2" w14:textId="77777777" w:rsidR="00070F12" w:rsidRPr="00D62AE2" w:rsidRDefault="00994BC7" w:rsidP="00D62AE2">
      <w:pPr>
        <w:spacing w:before="240"/>
        <w:ind w:left="284"/>
        <w:jc w:val="both"/>
        <w:rPr>
          <w:rFonts w:asciiTheme="minorHAnsi" w:hAnsiTheme="minorHAnsi" w:cstheme="minorHAnsi"/>
          <w:sz w:val="20"/>
        </w:rPr>
      </w:pPr>
      <w:r w:rsidRPr="00D62AE2">
        <w:rPr>
          <w:rFonts w:asciiTheme="minorHAnsi" w:hAnsiTheme="minorHAnsi" w:cstheme="minorHAnsi"/>
          <w:sz w:val="20"/>
        </w:rPr>
        <w:t>..................................................................................................................................................</w:t>
      </w:r>
    </w:p>
    <w:p w14:paraId="1C475A3A" w14:textId="77777777" w:rsidR="00994BC7" w:rsidRPr="00D62AE2" w:rsidRDefault="00C8636D" w:rsidP="00D62AE2">
      <w:pPr>
        <w:numPr>
          <w:ilvl w:val="0"/>
          <w:numId w:val="5"/>
        </w:numPr>
        <w:ind w:left="284" w:hanging="284"/>
        <w:jc w:val="both"/>
        <w:rPr>
          <w:rFonts w:asciiTheme="minorHAnsi" w:hAnsiTheme="minorHAnsi" w:cstheme="minorHAnsi"/>
          <w:sz w:val="20"/>
        </w:rPr>
      </w:pPr>
      <w:r w:rsidRPr="00D62AE2">
        <w:rPr>
          <w:rFonts w:asciiTheme="minorHAnsi" w:hAnsiTheme="minorHAnsi" w:cstheme="minorHAnsi"/>
          <w:sz w:val="20"/>
        </w:rPr>
        <w:t>Sposób wykorzystania zasobów innego podmiotu, przez Wykonawcę przy wykonywaniu zamówienia</w:t>
      </w:r>
      <w:r w:rsidR="005D2E41" w:rsidRPr="00D62AE2">
        <w:rPr>
          <w:rFonts w:asciiTheme="minorHAnsi" w:hAnsiTheme="minorHAnsi" w:cstheme="minorHAnsi"/>
          <w:sz w:val="20"/>
        </w:rPr>
        <w:t xml:space="preserve"> publicznego</w:t>
      </w:r>
      <w:r w:rsidRPr="00D62AE2">
        <w:rPr>
          <w:rFonts w:asciiTheme="minorHAnsi" w:hAnsiTheme="minorHAnsi" w:cstheme="minorHAnsi"/>
          <w:sz w:val="20"/>
        </w:rPr>
        <w:t>:</w:t>
      </w:r>
    </w:p>
    <w:p w14:paraId="785D198A" w14:textId="77777777" w:rsidR="00994BC7" w:rsidRPr="00D62AE2" w:rsidRDefault="00994BC7" w:rsidP="00D62AE2">
      <w:pPr>
        <w:spacing w:before="240"/>
        <w:ind w:left="284"/>
        <w:jc w:val="both"/>
        <w:rPr>
          <w:rFonts w:asciiTheme="minorHAnsi" w:hAnsiTheme="minorHAnsi" w:cstheme="minorHAnsi"/>
          <w:sz w:val="20"/>
        </w:rPr>
      </w:pPr>
      <w:r w:rsidRPr="00D62AE2">
        <w:rPr>
          <w:rFonts w:asciiTheme="minorHAnsi" w:hAnsiTheme="minorHAnsi" w:cstheme="minorHAnsi"/>
          <w:sz w:val="20"/>
        </w:rPr>
        <w:t>..................................................................................................................................................</w:t>
      </w:r>
      <w:r w:rsidR="00C8636D" w:rsidRPr="00D62AE2">
        <w:rPr>
          <w:rFonts w:asciiTheme="minorHAnsi" w:hAnsiTheme="minorHAnsi" w:cstheme="minorHAnsi"/>
          <w:sz w:val="20"/>
        </w:rPr>
        <w:t>.</w:t>
      </w:r>
    </w:p>
    <w:p w14:paraId="26A9C55C" w14:textId="77777777" w:rsidR="00C8636D" w:rsidRPr="00D62AE2" w:rsidRDefault="008C740B" w:rsidP="00D62AE2">
      <w:pPr>
        <w:numPr>
          <w:ilvl w:val="0"/>
          <w:numId w:val="5"/>
        </w:numPr>
        <w:ind w:left="284" w:hanging="284"/>
        <w:jc w:val="both"/>
        <w:rPr>
          <w:rFonts w:asciiTheme="minorHAnsi" w:hAnsiTheme="minorHAnsi" w:cstheme="minorHAnsi"/>
          <w:sz w:val="20"/>
        </w:rPr>
      </w:pPr>
      <w:r w:rsidRPr="00D62AE2">
        <w:rPr>
          <w:rFonts w:asciiTheme="minorHAnsi" w:hAnsiTheme="minorHAnsi" w:cstheme="minorHAnsi"/>
          <w:sz w:val="20"/>
        </w:rPr>
        <w:t>Zakres i okres udziału innego podmiotu przy wykonywaniu zamówienia publicznego:</w:t>
      </w:r>
      <w:r w:rsidRPr="00D62AE2">
        <w:rPr>
          <w:rFonts w:asciiTheme="minorHAnsi" w:hAnsiTheme="minorHAnsi" w:cstheme="minorHAnsi"/>
          <w:color w:val="FF0000"/>
          <w:sz w:val="20"/>
        </w:rPr>
        <w:t xml:space="preserve"> </w:t>
      </w:r>
    </w:p>
    <w:p w14:paraId="5A052892" w14:textId="77777777" w:rsidR="00070F12" w:rsidRPr="00D62AE2" w:rsidRDefault="00C8636D" w:rsidP="00D62AE2">
      <w:pPr>
        <w:spacing w:before="240"/>
        <w:ind w:left="284"/>
        <w:jc w:val="both"/>
        <w:rPr>
          <w:rFonts w:asciiTheme="minorHAnsi" w:hAnsiTheme="minorHAnsi" w:cstheme="minorHAnsi"/>
          <w:sz w:val="20"/>
        </w:rPr>
      </w:pPr>
      <w:r w:rsidRPr="00D62AE2">
        <w:rPr>
          <w:rFonts w:asciiTheme="minorHAnsi" w:hAnsiTheme="minorHAnsi" w:cstheme="minorHAnsi"/>
          <w:sz w:val="20"/>
        </w:rPr>
        <w:t>…………………………………………………………………………</w:t>
      </w:r>
      <w:r w:rsidR="00612A73" w:rsidRPr="00D62AE2">
        <w:rPr>
          <w:rFonts w:asciiTheme="minorHAnsi" w:hAnsiTheme="minorHAnsi" w:cstheme="minorHAnsi"/>
          <w:sz w:val="20"/>
        </w:rPr>
        <w:t>…………..</w:t>
      </w:r>
      <w:r w:rsidRPr="00D62AE2">
        <w:rPr>
          <w:rFonts w:asciiTheme="minorHAnsi" w:hAnsiTheme="minorHAnsi" w:cstheme="minorHAnsi"/>
          <w:sz w:val="20"/>
        </w:rPr>
        <w:t>……………..…</w:t>
      </w:r>
    </w:p>
    <w:p w14:paraId="12F25431" w14:textId="77777777" w:rsidR="00C8636D" w:rsidRPr="00D62AE2" w:rsidRDefault="008C740B" w:rsidP="00D62AE2">
      <w:pPr>
        <w:numPr>
          <w:ilvl w:val="0"/>
          <w:numId w:val="5"/>
        </w:numPr>
        <w:ind w:left="284" w:hanging="284"/>
        <w:jc w:val="both"/>
        <w:rPr>
          <w:rFonts w:asciiTheme="minorHAnsi" w:hAnsiTheme="minorHAnsi" w:cstheme="minorHAnsi"/>
          <w:sz w:val="20"/>
        </w:rPr>
      </w:pPr>
      <w:r w:rsidRPr="00D62AE2">
        <w:rPr>
          <w:rFonts w:asciiTheme="minorHAnsi" w:hAnsiTheme="minorHAnsi" w:cstheme="minorHAnsi"/>
          <w:sz w:val="20"/>
        </w:rPr>
        <w:t>Czy podmiot, na zdolnością którego Wykonawca polega w odniesieniu do warunków udziału w postępowaniu dotyczących wykształcenia, kwalifikacji zawodowych lub doświadczenia, zrealizuje roboty budowlane lub usługi, których wskazane zdolności dotyczą</w:t>
      </w:r>
      <w:r w:rsidR="004B3EE2" w:rsidRPr="00D62AE2">
        <w:rPr>
          <w:rFonts w:asciiTheme="minorHAnsi" w:hAnsiTheme="minorHAnsi" w:cstheme="minorHAnsi"/>
          <w:sz w:val="20"/>
        </w:rPr>
        <w:t>:</w:t>
      </w:r>
    </w:p>
    <w:p w14:paraId="75948588" w14:textId="77777777" w:rsidR="00686331" w:rsidRPr="00D62AE2" w:rsidRDefault="004B3EE2" w:rsidP="007D268E">
      <w:pPr>
        <w:spacing w:before="240"/>
        <w:ind w:left="284"/>
        <w:jc w:val="both"/>
        <w:rPr>
          <w:rFonts w:asciiTheme="minorHAnsi" w:hAnsiTheme="minorHAnsi" w:cstheme="minorHAnsi"/>
          <w:sz w:val="20"/>
        </w:rPr>
      </w:pPr>
      <w:r w:rsidRPr="00D62AE2">
        <w:rPr>
          <w:rFonts w:asciiTheme="minorHAnsi" w:hAnsiTheme="minorHAnsi" w:cstheme="minorHAnsi"/>
          <w:sz w:val="20"/>
        </w:rPr>
        <w:t>…………………………………………………………………………………</w:t>
      </w:r>
      <w:r w:rsidR="00612A73" w:rsidRPr="00D62AE2">
        <w:rPr>
          <w:rFonts w:asciiTheme="minorHAnsi" w:hAnsiTheme="minorHAnsi" w:cstheme="minorHAnsi"/>
          <w:sz w:val="20"/>
        </w:rPr>
        <w:t>…………….</w:t>
      </w:r>
      <w:r w:rsidRPr="00D62AE2">
        <w:rPr>
          <w:rFonts w:asciiTheme="minorHAnsi" w:hAnsiTheme="minorHAnsi" w:cstheme="minorHAnsi"/>
          <w:sz w:val="20"/>
        </w:rPr>
        <w:t>……….</w:t>
      </w:r>
    </w:p>
    <w:p w14:paraId="5DD3B947" w14:textId="77777777" w:rsidR="00D62AE2" w:rsidRPr="00D62AE2" w:rsidRDefault="00D62AE2" w:rsidP="00D62AE2">
      <w:pPr>
        <w:rPr>
          <w:rFonts w:asciiTheme="minorHAnsi" w:hAnsiTheme="minorHAnsi" w:cstheme="minorHAnsi"/>
          <w:i/>
          <w:sz w:val="20"/>
        </w:rPr>
      </w:pPr>
      <w:r w:rsidRPr="00D62AE2">
        <w:rPr>
          <w:rFonts w:asciiTheme="minorHAnsi" w:hAnsiTheme="minorHAnsi" w:cstheme="minorHAnsi"/>
          <w:i/>
          <w:sz w:val="20"/>
        </w:rPr>
        <w:t>*) niepotrzebne skreślić</w:t>
      </w:r>
    </w:p>
    <w:p w14:paraId="1E77B0D6" w14:textId="77777777" w:rsidR="004B3EE2" w:rsidRPr="00D62AE2" w:rsidRDefault="004B3EE2">
      <w:pPr>
        <w:jc w:val="both"/>
        <w:rPr>
          <w:rFonts w:asciiTheme="minorHAnsi" w:hAnsiTheme="minorHAnsi" w:cstheme="minorHAnsi"/>
          <w:sz w:val="20"/>
        </w:rPr>
      </w:pPr>
    </w:p>
    <w:p w14:paraId="70C7C5A0" w14:textId="77777777" w:rsidR="004B3EE2" w:rsidRPr="00D62AE2" w:rsidRDefault="004B3EE2" w:rsidP="00D62AE2">
      <w:pPr>
        <w:ind w:left="4956" w:firstLine="708"/>
        <w:jc w:val="center"/>
        <w:rPr>
          <w:rFonts w:asciiTheme="minorHAnsi" w:hAnsiTheme="minorHAnsi" w:cstheme="minorHAnsi"/>
          <w:sz w:val="20"/>
        </w:rPr>
      </w:pPr>
      <w:r w:rsidRPr="00D62AE2">
        <w:rPr>
          <w:rFonts w:asciiTheme="minorHAnsi" w:hAnsiTheme="minorHAnsi" w:cstheme="minorHAnsi"/>
          <w:sz w:val="20"/>
        </w:rPr>
        <w:t>........................................................</w:t>
      </w:r>
    </w:p>
    <w:p w14:paraId="3AF57AB2" w14:textId="77777777" w:rsidR="004B3EE2" w:rsidRPr="00D62AE2" w:rsidRDefault="004B3EE2" w:rsidP="00D62AE2">
      <w:pPr>
        <w:pStyle w:val="Tekstpodstawowywcity"/>
        <w:rPr>
          <w:rFonts w:asciiTheme="minorHAnsi" w:hAnsiTheme="minorHAnsi" w:cstheme="minorHAnsi"/>
        </w:rPr>
      </w:pPr>
      <w:r w:rsidRPr="00D62AE2">
        <w:rPr>
          <w:rFonts w:asciiTheme="minorHAnsi" w:hAnsiTheme="minorHAnsi" w:cstheme="minorHAnsi"/>
        </w:rPr>
        <w:t>(Podpis upełnomocnionego przedstawiciela podmiotu składającego zobowiązanie)</w:t>
      </w:r>
    </w:p>
    <w:p w14:paraId="7670C3F8" w14:textId="77777777" w:rsidR="00F53DCE" w:rsidRPr="00D62AE2" w:rsidRDefault="00F53DCE" w:rsidP="00F53DCE">
      <w:pPr>
        <w:rPr>
          <w:rFonts w:asciiTheme="minorHAnsi" w:hAnsiTheme="minorHAnsi" w:cstheme="minorHAnsi"/>
          <w:sz w:val="20"/>
        </w:rPr>
      </w:pPr>
    </w:p>
    <w:p w14:paraId="5F1B01F8" w14:textId="77777777" w:rsidR="00D62AE2" w:rsidRDefault="004B3EE2" w:rsidP="00F53DCE">
      <w:pPr>
        <w:ind w:left="851" w:hanging="851"/>
        <w:rPr>
          <w:rFonts w:asciiTheme="minorHAnsi" w:hAnsiTheme="minorHAnsi" w:cstheme="minorHAnsi"/>
          <w:sz w:val="20"/>
        </w:rPr>
      </w:pPr>
      <w:r w:rsidRPr="00D62AE2">
        <w:rPr>
          <w:rFonts w:asciiTheme="minorHAnsi" w:hAnsiTheme="minorHAnsi" w:cstheme="minorHAnsi"/>
          <w:sz w:val="20"/>
        </w:rPr>
        <w:t xml:space="preserve">UWAGA: </w:t>
      </w:r>
    </w:p>
    <w:p w14:paraId="2A27711E" w14:textId="77777777" w:rsidR="00C8636D" w:rsidRPr="00D62AE2" w:rsidRDefault="004B3EE2" w:rsidP="00D62AE2">
      <w:pPr>
        <w:rPr>
          <w:rFonts w:asciiTheme="minorHAnsi" w:hAnsiTheme="minorHAnsi" w:cstheme="minorHAnsi"/>
          <w:sz w:val="20"/>
        </w:rPr>
      </w:pPr>
      <w:r w:rsidRPr="00D62AE2">
        <w:rPr>
          <w:rFonts w:asciiTheme="minorHAnsi" w:hAnsiTheme="minorHAnsi" w:cstheme="minorHAnsi"/>
          <w:sz w:val="20"/>
        </w:rPr>
        <w:t>Niniejsze zobowiązanie należy złożyć jedynie w przypadku korzystan</w:t>
      </w:r>
      <w:r w:rsidR="00F53DCE" w:rsidRPr="00D62AE2">
        <w:rPr>
          <w:rFonts w:asciiTheme="minorHAnsi" w:hAnsiTheme="minorHAnsi" w:cstheme="minorHAnsi"/>
          <w:sz w:val="20"/>
        </w:rPr>
        <w:t xml:space="preserve">ia z potencjału innego podmiotu </w:t>
      </w:r>
      <w:r w:rsidRPr="00D62AE2">
        <w:rPr>
          <w:rFonts w:asciiTheme="minorHAnsi" w:hAnsiTheme="minorHAnsi" w:cstheme="minorHAnsi"/>
          <w:sz w:val="20"/>
        </w:rPr>
        <w:t>przy</w:t>
      </w:r>
      <w:r w:rsidR="00D62AE2">
        <w:rPr>
          <w:rFonts w:asciiTheme="minorHAnsi" w:hAnsiTheme="minorHAnsi" w:cstheme="minorHAnsi"/>
          <w:sz w:val="20"/>
        </w:rPr>
        <w:t xml:space="preserve"> </w:t>
      </w:r>
      <w:r w:rsidRPr="00D62AE2">
        <w:rPr>
          <w:rFonts w:asciiTheme="minorHAnsi" w:hAnsiTheme="minorHAnsi" w:cstheme="minorHAnsi"/>
          <w:sz w:val="20"/>
        </w:rPr>
        <w:t>realizacji zamówienia.</w:t>
      </w:r>
    </w:p>
    <w:p w14:paraId="462B6690" w14:textId="77777777" w:rsidR="00962B25" w:rsidRPr="00D62AE2" w:rsidRDefault="00962B25" w:rsidP="00962B25">
      <w:pPr>
        <w:jc w:val="both"/>
        <w:rPr>
          <w:rFonts w:asciiTheme="minorHAnsi" w:hAnsiTheme="minorHAnsi" w:cstheme="minorHAnsi"/>
          <w:b/>
          <w:sz w:val="20"/>
        </w:rPr>
      </w:pPr>
    </w:p>
    <w:p w14:paraId="0A0A73EA" w14:textId="77777777" w:rsidR="00962B25" w:rsidRDefault="00962B25" w:rsidP="00962B25">
      <w:pPr>
        <w:jc w:val="both"/>
        <w:rPr>
          <w:rFonts w:asciiTheme="minorHAnsi" w:hAnsiTheme="minorHAnsi" w:cstheme="minorHAnsi"/>
          <w:b/>
          <w:sz w:val="20"/>
        </w:rPr>
      </w:pPr>
      <w:r w:rsidRPr="00D62AE2">
        <w:rPr>
          <w:rFonts w:asciiTheme="minorHAnsi" w:hAnsiTheme="minorHAnsi" w:cstheme="minorHAnsi"/>
          <w:b/>
          <w:sz w:val="20"/>
        </w:rPr>
        <w:t>Dokument należy wypełnić elektronicznie i podpisać kwalifikowanym podpisem elektronicznym zgodnie z zapisami SWZ.</w:t>
      </w:r>
    </w:p>
    <w:p w14:paraId="6DD3E10F" w14:textId="77777777" w:rsidR="008619CB" w:rsidRPr="008619CB" w:rsidRDefault="008619CB" w:rsidP="008619CB">
      <w:pPr>
        <w:rPr>
          <w:rFonts w:asciiTheme="minorHAnsi" w:hAnsiTheme="minorHAnsi" w:cstheme="minorHAnsi"/>
          <w:sz w:val="20"/>
        </w:rPr>
      </w:pPr>
    </w:p>
    <w:p w14:paraId="39DBABEB" w14:textId="77777777" w:rsidR="008619CB" w:rsidRPr="008619CB" w:rsidRDefault="008619CB" w:rsidP="008619CB">
      <w:pPr>
        <w:rPr>
          <w:rFonts w:asciiTheme="minorHAnsi" w:hAnsiTheme="minorHAnsi" w:cstheme="minorHAnsi"/>
          <w:sz w:val="20"/>
        </w:rPr>
      </w:pPr>
    </w:p>
    <w:p w14:paraId="4A59C0DD" w14:textId="77777777" w:rsidR="008619CB" w:rsidRPr="008619CB" w:rsidRDefault="008619CB" w:rsidP="008619CB">
      <w:pPr>
        <w:rPr>
          <w:rFonts w:asciiTheme="minorHAnsi" w:hAnsiTheme="minorHAnsi" w:cstheme="minorHAnsi"/>
          <w:sz w:val="20"/>
        </w:rPr>
      </w:pPr>
    </w:p>
    <w:p w14:paraId="2FFD7E9C" w14:textId="77777777" w:rsidR="008619CB" w:rsidRPr="008619CB" w:rsidRDefault="008619CB" w:rsidP="008619CB">
      <w:pPr>
        <w:rPr>
          <w:rFonts w:asciiTheme="minorHAnsi" w:hAnsiTheme="minorHAnsi" w:cstheme="minorHAnsi"/>
          <w:sz w:val="20"/>
        </w:rPr>
      </w:pPr>
    </w:p>
    <w:p w14:paraId="2C61055E" w14:textId="77777777" w:rsidR="008619CB" w:rsidRPr="008619CB" w:rsidRDefault="008619CB" w:rsidP="008619CB">
      <w:pPr>
        <w:rPr>
          <w:rFonts w:asciiTheme="minorHAnsi" w:hAnsiTheme="minorHAnsi" w:cstheme="minorHAnsi"/>
          <w:sz w:val="20"/>
        </w:rPr>
      </w:pPr>
    </w:p>
    <w:p w14:paraId="277BB9C6" w14:textId="77777777" w:rsidR="008619CB" w:rsidRPr="008619CB" w:rsidRDefault="008619CB" w:rsidP="008619CB">
      <w:pPr>
        <w:rPr>
          <w:rFonts w:asciiTheme="minorHAnsi" w:hAnsiTheme="minorHAnsi" w:cstheme="minorHAnsi"/>
          <w:sz w:val="20"/>
        </w:rPr>
      </w:pPr>
    </w:p>
    <w:p w14:paraId="251D0B62" w14:textId="77777777" w:rsidR="008619CB" w:rsidRPr="008619CB" w:rsidRDefault="008619CB" w:rsidP="008619CB">
      <w:pPr>
        <w:rPr>
          <w:rFonts w:asciiTheme="minorHAnsi" w:hAnsiTheme="minorHAnsi" w:cstheme="minorHAnsi"/>
          <w:sz w:val="20"/>
        </w:rPr>
      </w:pPr>
    </w:p>
    <w:p w14:paraId="50A113EB" w14:textId="77777777" w:rsidR="008619CB" w:rsidRPr="008619CB" w:rsidRDefault="008619CB" w:rsidP="008619CB">
      <w:pPr>
        <w:rPr>
          <w:rFonts w:asciiTheme="minorHAnsi" w:hAnsiTheme="minorHAnsi" w:cstheme="minorHAnsi"/>
          <w:sz w:val="20"/>
        </w:rPr>
      </w:pPr>
    </w:p>
    <w:p w14:paraId="03CC8A16" w14:textId="77777777" w:rsidR="008619CB" w:rsidRPr="008619CB" w:rsidRDefault="008619CB" w:rsidP="008619CB">
      <w:pPr>
        <w:rPr>
          <w:rFonts w:asciiTheme="minorHAnsi" w:hAnsiTheme="minorHAnsi" w:cstheme="minorHAnsi"/>
          <w:sz w:val="20"/>
        </w:rPr>
      </w:pPr>
    </w:p>
    <w:p w14:paraId="2134A15C" w14:textId="77777777" w:rsidR="008619CB" w:rsidRPr="008619CB" w:rsidRDefault="008619CB" w:rsidP="008619CB">
      <w:pPr>
        <w:rPr>
          <w:rFonts w:asciiTheme="minorHAnsi" w:hAnsiTheme="minorHAnsi" w:cstheme="minorHAnsi"/>
          <w:sz w:val="20"/>
        </w:rPr>
      </w:pPr>
    </w:p>
    <w:sectPr w:rsidR="008619CB" w:rsidRPr="008619CB" w:rsidSect="00A44BE6">
      <w:pgSz w:w="11907" w:h="16840"/>
      <w:pgMar w:top="1681" w:right="1418" w:bottom="851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3434C" w14:textId="77777777" w:rsidR="00B01FFD" w:rsidRDefault="00B01FFD" w:rsidP="00994BC7">
      <w:r>
        <w:separator/>
      </w:r>
    </w:p>
  </w:endnote>
  <w:endnote w:type="continuationSeparator" w:id="0">
    <w:p w14:paraId="6F16108F" w14:textId="77777777" w:rsidR="00B01FFD" w:rsidRDefault="00B01FFD" w:rsidP="0099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358AD" w14:textId="77777777" w:rsidR="00B01FFD" w:rsidRDefault="00B01FFD" w:rsidP="00994BC7">
      <w:r>
        <w:separator/>
      </w:r>
    </w:p>
  </w:footnote>
  <w:footnote w:type="continuationSeparator" w:id="0">
    <w:p w14:paraId="54E538C9" w14:textId="77777777" w:rsidR="00B01FFD" w:rsidRDefault="00B01FFD" w:rsidP="00994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C04E8"/>
    <w:multiLevelType w:val="hybridMultilevel"/>
    <w:tmpl w:val="F3B06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25FA0"/>
    <w:multiLevelType w:val="hybridMultilevel"/>
    <w:tmpl w:val="EAA2D19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b/>
        <w:i w:val="0"/>
        <w:strike w:val="0"/>
        <w:dstrike w:val="0"/>
        <w:sz w:val="24"/>
        <w:szCs w:val="24"/>
        <w:u w:val="none"/>
        <w:effect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</w:lvl>
    <w:lvl w:ilvl="3" w:tplc="264CA246">
      <w:start w:val="45"/>
      <w:numFmt w:val="decimal"/>
      <w:lvlText w:val="%4"/>
      <w:lvlJc w:val="left"/>
      <w:pPr>
        <w:ind w:left="2482" w:hanging="360"/>
      </w:pPr>
    </w:lvl>
    <w:lvl w:ilvl="4" w:tplc="FFF2856E">
      <w:start w:val="1"/>
      <w:numFmt w:val="decimal"/>
      <w:lvlText w:val="%5)"/>
      <w:lvlJc w:val="left"/>
      <w:pPr>
        <w:ind w:left="3202" w:hanging="360"/>
      </w:pPr>
      <w:rPr>
        <w:rFonts w:ascii="Times New Roman" w:eastAsia="Times New Roman" w:hAnsi="Times New Roman" w:cs="Times New Roman"/>
        <w:strike w:val="0"/>
        <w:dstrike w:val="0"/>
        <w:u w:val="none"/>
        <w:effect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2" w15:restartNumberingAfterBreak="0">
    <w:nsid w:val="180E0090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8BE153A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E7351C3"/>
    <w:multiLevelType w:val="hybridMultilevel"/>
    <w:tmpl w:val="0AF01ADC"/>
    <w:lvl w:ilvl="0" w:tplc="FFFFFFFF">
      <w:start w:val="1"/>
      <w:numFmt w:val="lowerLetter"/>
      <w:lvlText w:val="%1)"/>
      <w:lvlJc w:val="left"/>
      <w:pPr>
        <w:tabs>
          <w:tab w:val="num" w:pos="2580"/>
        </w:tabs>
        <w:ind w:left="2580" w:hanging="360"/>
      </w:pPr>
      <w:rPr>
        <w:rFonts w:hint="default"/>
        <w:b/>
        <w:i w:val="0"/>
        <w:sz w:val="24"/>
        <w:u w:val="none"/>
      </w:rPr>
    </w:lvl>
    <w:lvl w:ilvl="1" w:tplc="FFFFFFFF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b/>
        <w:i w:val="0"/>
        <w:color w:val="auto"/>
        <w:sz w:val="24"/>
        <w:u w:val="none"/>
      </w:rPr>
    </w:lvl>
    <w:lvl w:ilvl="2" w:tplc="FFFFFFFF">
      <w:start w:val="1"/>
      <w:numFmt w:val="lowerLetter"/>
      <w:lvlText w:val="%3)"/>
      <w:lvlJc w:val="left"/>
      <w:pPr>
        <w:tabs>
          <w:tab w:val="num" w:pos="2434"/>
        </w:tabs>
        <w:ind w:left="2434" w:hanging="454"/>
      </w:pPr>
      <w:rPr>
        <w:rFonts w:hint="default"/>
        <w:b w:val="0"/>
        <w:i w:val="0"/>
        <w:sz w:val="24"/>
        <w:u w:val="none"/>
      </w:rPr>
    </w:lvl>
    <w:lvl w:ilvl="3" w:tplc="FFFFFFFF">
      <w:start w:val="1"/>
      <w:numFmt w:val="bullet"/>
      <w:lvlText w:val=""/>
      <w:lvlJc w:val="left"/>
      <w:pPr>
        <w:tabs>
          <w:tab w:val="num" w:pos="2747"/>
        </w:tabs>
        <w:ind w:left="2747" w:hanging="227"/>
      </w:pPr>
      <w:rPr>
        <w:rFonts w:ascii="Symbol" w:hAnsi="Symbol" w:hint="default"/>
        <w:b/>
        <w:i w:val="0"/>
        <w:color w:val="auto"/>
        <w:sz w:val="24"/>
        <w:u w:val="non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F3393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0659644">
    <w:abstractNumId w:val="2"/>
  </w:num>
  <w:num w:numId="2" w16cid:durableId="1681464166">
    <w:abstractNumId w:val="3"/>
  </w:num>
  <w:num w:numId="3" w16cid:durableId="1612080915">
    <w:abstractNumId w:val="5"/>
  </w:num>
  <w:num w:numId="4" w16cid:durableId="1585066305">
    <w:abstractNumId w:val="4"/>
  </w:num>
  <w:num w:numId="5" w16cid:durableId="526023445">
    <w:abstractNumId w:val="0"/>
  </w:num>
  <w:num w:numId="6" w16cid:durableId="1146580326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4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EA7"/>
    <w:rsid w:val="0000102F"/>
    <w:rsid w:val="00001055"/>
    <w:rsid w:val="00006104"/>
    <w:rsid w:val="0002404D"/>
    <w:rsid w:val="00032DE1"/>
    <w:rsid w:val="000359CC"/>
    <w:rsid w:val="00070F12"/>
    <w:rsid w:val="00071D73"/>
    <w:rsid w:val="00090C91"/>
    <w:rsid w:val="00092596"/>
    <w:rsid w:val="000B09D8"/>
    <w:rsid w:val="000C4C5F"/>
    <w:rsid w:val="000F38F4"/>
    <w:rsid w:val="00103C00"/>
    <w:rsid w:val="001073F3"/>
    <w:rsid w:val="001434EF"/>
    <w:rsid w:val="001725B2"/>
    <w:rsid w:val="00186A41"/>
    <w:rsid w:val="001D76AF"/>
    <w:rsid w:val="001E60DD"/>
    <w:rsid w:val="001E70F6"/>
    <w:rsid w:val="00204B30"/>
    <w:rsid w:val="00214594"/>
    <w:rsid w:val="0023196B"/>
    <w:rsid w:val="002470A2"/>
    <w:rsid w:val="00274998"/>
    <w:rsid w:val="002B0060"/>
    <w:rsid w:val="002C608F"/>
    <w:rsid w:val="002D1E18"/>
    <w:rsid w:val="002D2AB7"/>
    <w:rsid w:val="002E012A"/>
    <w:rsid w:val="002E0375"/>
    <w:rsid w:val="002E11A4"/>
    <w:rsid w:val="002F5415"/>
    <w:rsid w:val="00310FDD"/>
    <w:rsid w:val="003258C6"/>
    <w:rsid w:val="00345134"/>
    <w:rsid w:val="00352F72"/>
    <w:rsid w:val="00384B14"/>
    <w:rsid w:val="00385B29"/>
    <w:rsid w:val="003A5188"/>
    <w:rsid w:val="003C3F47"/>
    <w:rsid w:val="003C48C1"/>
    <w:rsid w:val="003E6053"/>
    <w:rsid w:val="003F5B41"/>
    <w:rsid w:val="00401AAC"/>
    <w:rsid w:val="00404769"/>
    <w:rsid w:val="00427E54"/>
    <w:rsid w:val="0047002E"/>
    <w:rsid w:val="004745B6"/>
    <w:rsid w:val="004B2EA7"/>
    <w:rsid w:val="004B3EE2"/>
    <w:rsid w:val="004C0434"/>
    <w:rsid w:val="004C0D22"/>
    <w:rsid w:val="004C1409"/>
    <w:rsid w:val="004C3268"/>
    <w:rsid w:val="005136D9"/>
    <w:rsid w:val="0054127C"/>
    <w:rsid w:val="005507BE"/>
    <w:rsid w:val="005562F9"/>
    <w:rsid w:val="00575482"/>
    <w:rsid w:val="00585ACB"/>
    <w:rsid w:val="00595484"/>
    <w:rsid w:val="00595868"/>
    <w:rsid w:val="005C6E1A"/>
    <w:rsid w:val="005D2E41"/>
    <w:rsid w:val="005E591C"/>
    <w:rsid w:val="00603D83"/>
    <w:rsid w:val="00612A73"/>
    <w:rsid w:val="006141C7"/>
    <w:rsid w:val="0065367D"/>
    <w:rsid w:val="00655559"/>
    <w:rsid w:val="00662EA1"/>
    <w:rsid w:val="00665046"/>
    <w:rsid w:val="00665E09"/>
    <w:rsid w:val="00670064"/>
    <w:rsid w:val="00686331"/>
    <w:rsid w:val="006B7D16"/>
    <w:rsid w:val="006C022F"/>
    <w:rsid w:val="006E2464"/>
    <w:rsid w:val="006F235B"/>
    <w:rsid w:val="006F4B7C"/>
    <w:rsid w:val="0070545E"/>
    <w:rsid w:val="0070764D"/>
    <w:rsid w:val="007202C4"/>
    <w:rsid w:val="007229E9"/>
    <w:rsid w:val="0073565D"/>
    <w:rsid w:val="00751A8E"/>
    <w:rsid w:val="00754F23"/>
    <w:rsid w:val="00765E94"/>
    <w:rsid w:val="00770734"/>
    <w:rsid w:val="00780D84"/>
    <w:rsid w:val="00791750"/>
    <w:rsid w:val="007920F8"/>
    <w:rsid w:val="00793AC4"/>
    <w:rsid w:val="007A1C2B"/>
    <w:rsid w:val="007B5CF3"/>
    <w:rsid w:val="007D268E"/>
    <w:rsid w:val="007E40D1"/>
    <w:rsid w:val="008005AA"/>
    <w:rsid w:val="00804698"/>
    <w:rsid w:val="00816BAE"/>
    <w:rsid w:val="008579AC"/>
    <w:rsid w:val="008619CB"/>
    <w:rsid w:val="00881CEC"/>
    <w:rsid w:val="008B4D9D"/>
    <w:rsid w:val="008C4BB7"/>
    <w:rsid w:val="008C740B"/>
    <w:rsid w:val="008D0FE5"/>
    <w:rsid w:val="008E177E"/>
    <w:rsid w:val="00911C6E"/>
    <w:rsid w:val="00920A67"/>
    <w:rsid w:val="0093740C"/>
    <w:rsid w:val="00937B85"/>
    <w:rsid w:val="00962B25"/>
    <w:rsid w:val="0098193E"/>
    <w:rsid w:val="0098449D"/>
    <w:rsid w:val="00994BC7"/>
    <w:rsid w:val="009971E8"/>
    <w:rsid w:val="009A1C4C"/>
    <w:rsid w:val="009A1F3B"/>
    <w:rsid w:val="009C1A62"/>
    <w:rsid w:val="009E2246"/>
    <w:rsid w:val="009F7F7F"/>
    <w:rsid w:val="00A04856"/>
    <w:rsid w:val="00A05038"/>
    <w:rsid w:val="00A07BE4"/>
    <w:rsid w:val="00A1365C"/>
    <w:rsid w:val="00A14F65"/>
    <w:rsid w:val="00A44BE6"/>
    <w:rsid w:val="00A567DD"/>
    <w:rsid w:val="00A609B9"/>
    <w:rsid w:val="00A70E2C"/>
    <w:rsid w:val="00A91D29"/>
    <w:rsid w:val="00A93FF4"/>
    <w:rsid w:val="00A961DE"/>
    <w:rsid w:val="00AA2390"/>
    <w:rsid w:val="00AB6020"/>
    <w:rsid w:val="00AE341F"/>
    <w:rsid w:val="00B01FFD"/>
    <w:rsid w:val="00B504BE"/>
    <w:rsid w:val="00B50B56"/>
    <w:rsid w:val="00B52DE5"/>
    <w:rsid w:val="00B63FAC"/>
    <w:rsid w:val="00B72643"/>
    <w:rsid w:val="00B7302C"/>
    <w:rsid w:val="00B82530"/>
    <w:rsid w:val="00B85F49"/>
    <w:rsid w:val="00B92DBE"/>
    <w:rsid w:val="00BC2842"/>
    <w:rsid w:val="00BC52CA"/>
    <w:rsid w:val="00BC793E"/>
    <w:rsid w:val="00BD76E9"/>
    <w:rsid w:val="00C01417"/>
    <w:rsid w:val="00C151DD"/>
    <w:rsid w:val="00C43E0A"/>
    <w:rsid w:val="00C44746"/>
    <w:rsid w:val="00C50F9C"/>
    <w:rsid w:val="00C764C5"/>
    <w:rsid w:val="00C81402"/>
    <w:rsid w:val="00C8636D"/>
    <w:rsid w:val="00C94291"/>
    <w:rsid w:val="00CB6510"/>
    <w:rsid w:val="00CE74D3"/>
    <w:rsid w:val="00CF5A8F"/>
    <w:rsid w:val="00D11DC5"/>
    <w:rsid w:val="00D13CEC"/>
    <w:rsid w:val="00D273C5"/>
    <w:rsid w:val="00D27EE5"/>
    <w:rsid w:val="00D30638"/>
    <w:rsid w:val="00D47A6D"/>
    <w:rsid w:val="00D62AE2"/>
    <w:rsid w:val="00D76C2C"/>
    <w:rsid w:val="00D77231"/>
    <w:rsid w:val="00D800EC"/>
    <w:rsid w:val="00D8736F"/>
    <w:rsid w:val="00DC25D5"/>
    <w:rsid w:val="00DC42C1"/>
    <w:rsid w:val="00DC55B7"/>
    <w:rsid w:val="00DD296D"/>
    <w:rsid w:val="00DE717B"/>
    <w:rsid w:val="00E14082"/>
    <w:rsid w:val="00E67029"/>
    <w:rsid w:val="00E9230D"/>
    <w:rsid w:val="00EA2837"/>
    <w:rsid w:val="00EA2AE9"/>
    <w:rsid w:val="00EC4914"/>
    <w:rsid w:val="00EC4DF8"/>
    <w:rsid w:val="00ED24AE"/>
    <w:rsid w:val="00EE1BA6"/>
    <w:rsid w:val="00EE2484"/>
    <w:rsid w:val="00EE2D91"/>
    <w:rsid w:val="00EE58F0"/>
    <w:rsid w:val="00F008DC"/>
    <w:rsid w:val="00F27541"/>
    <w:rsid w:val="00F27FF6"/>
    <w:rsid w:val="00F431BB"/>
    <w:rsid w:val="00F53DCE"/>
    <w:rsid w:val="00F70CEC"/>
    <w:rsid w:val="00F97F92"/>
    <w:rsid w:val="00FC6598"/>
    <w:rsid w:val="00FD4E5B"/>
    <w:rsid w:val="00FE049E"/>
    <w:rsid w:val="00FF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6FC48D"/>
  <w15:chartTrackingRefBased/>
  <w15:docId w15:val="{F412E324-3029-4373-B0AC-5A1D0FF87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3EE2"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ind w:left="5670"/>
      <w:jc w:val="center"/>
    </w:pPr>
    <w:rPr>
      <w:sz w:val="20"/>
    </w:rPr>
  </w:style>
  <w:style w:type="character" w:customStyle="1" w:styleId="TekstpodstawowywcityZnak">
    <w:name w:val="Tekst podstawowy wcięty Znak"/>
    <w:link w:val="Tekstpodstawowywcity"/>
    <w:rsid w:val="004B3EE2"/>
  </w:style>
  <w:style w:type="paragraph" w:styleId="Akapitzlist">
    <w:name w:val="List Paragraph"/>
    <w:basedOn w:val="Normalny"/>
    <w:qFormat/>
    <w:rsid w:val="00310FDD"/>
    <w:pPr>
      <w:ind w:left="708"/>
    </w:pPr>
    <w:rPr>
      <w:sz w:val="20"/>
    </w:rPr>
  </w:style>
  <w:style w:type="paragraph" w:styleId="Tekstpodstawowy2">
    <w:name w:val="Body Text 2"/>
    <w:basedOn w:val="Normalny"/>
    <w:link w:val="Tekstpodstawowy2Znak"/>
    <w:rsid w:val="00920A6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920A67"/>
    <w:rPr>
      <w:sz w:val="24"/>
    </w:rPr>
  </w:style>
  <w:style w:type="character" w:customStyle="1" w:styleId="RzymskieZnakZnak">
    <w:name w:val="Rzymskie Znak Znak"/>
    <w:link w:val="Rzymskie"/>
    <w:locked/>
    <w:rsid w:val="002F5415"/>
    <w:rPr>
      <w:b/>
      <w:sz w:val="24"/>
      <w:szCs w:val="24"/>
    </w:rPr>
  </w:style>
  <w:style w:type="paragraph" w:customStyle="1" w:styleId="Rzymskie">
    <w:name w:val="Rzymskie"/>
    <w:basedOn w:val="Normalny"/>
    <w:link w:val="RzymskieZnakZnak"/>
    <w:rsid w:val="002F5415"/>
    <w:pPr>
      <w:numPr>
        <w:numId w:val="6"/>
      </w:numPr>
      <w:jc w:val="both"/>
    </w:pPr>
    <w:rPr>
      <w:b/>
      <w:szCs w:val="24"/>
    </w:rPr>
  </w:style>
  <w:style w:type="paragraph" w:styleId="Tytu">
    <w:name w:val="Title"/>
    <w:basedOn w:val="Normalny"/>
    <w:link w:val="TytuZnak"/>
    <w:qFormat/>
    <w:rsid w:val="00D76C2C"/>
    <w:pPr>
      <w:jc w:val="center"/>
    </w:pPr>
    <w:rPr>
      <w:b/>
      <w:sz w:val="32"/>
    </w:rPr>
  </w:style>
  <w:style w:type="character" w:customStyle="1" w:styleId="TytuZnak">
    <w:name w:val="Tytuł Znak"/>
    <w:link w:val="Tytu"/>
    <w:rsid w:val="00D76C2C"/>
    <w:rPr>
      <w:b/>
      <w:sz w:val="32"/>
    </w:rPr>
  </w:style>
  <w:style w:type="paragraph" w:styleId="Nagwek">
    <w:name w:val="header"/>
    <w:basedOn w:val="Normalny"/>
    <w:link w:val="NagwekZnak"/>
    <w:rsid w:val="00994B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94BC7"/>
    <w:rPr>
      <w:sz w:val="24"/>
    </w:rPr>
  </w:style>
  <w:style w:type="paragraph" w:styleId="Stopka">
    <w:name w:val="footer"/>
    <w:basedOn w:val="Normalny"/>
    <w:link w:val="StopkaZnak"/>
    <w:rsid w:val="00994BC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qFormat/>
    <w:rsid w:val="00994B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e%20dokumenty\WZP\Przetargi\Druki_SIWZ\04_zal_personel_drogi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04_zal_personel_drogi</Template>
  <TotalTime>9</TotalTime>
  <Pages>1</Pages>
  <Words>295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Barbara Pasierbowicz2</cp:lastModifiedBy>
  <cp:revision>10</cp:revision>
  <cp:lastPrinted>2017-02-24T13:19:00Z</cp:lastPrinted>
  <dcterms:created xsi:type="dcterms:W3CDTF">2021-11-27T10:25:00Z</dcterms:created>
  <dcterms:modified xsi:type="dcterms:W3CDTF">2026-04-15T11:57:00Z</dcterms:modified>
  <cp:category/>
</cp:coreProperties>
</file>